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3A9" w:rsidRPr="009662B3" w:rsidRDefault="005613A9" w:rsidP="009662B3">
      <w:pPr>
        <w:jc w:val="center"/>
        <w:rPr>
          <w:b/>
          <w:bCs/>
          <w:sz w:val="30"/>
          <w:szCs w:val="30"/>
        </w:rPr>
      </w:pPr>
      <w:r w:rsidRPr="009662B3">
        <w:rPr>
          <w:rFonts w:hint="eastAsia"/>
          <w:b/>
          <w:bCs/>
          <w:sz w:val="30"/>
          <w:szCs w:val="30"/>
        </w:rPr>
        <w:t>课题简介</w:t>
      </w:r>
    </w:p>
    <w:p w:rsidR="005613A9" w:rsidRPr="009662B3" w:rsidRDefault="005613A9" w:rsidP="003F1749">
      <w:pPr>
        <w:ind w:firstLineChars="150" w:firstLine="31680"/>
        <w:jc w:val="center"/>
        <w:rPr>
          <w:b/>
          <w:bCs/>
          <w:sz w:val="28"/>
          <w:szCs w:val="28"/>
        </w:rPr>
      </w:pPr>
      <w:r w:rsidRPr="009662B3">
        <w:rPr>
          <w:rFonts w:hint="eastAsia"/>
          <w:b/>
          <w:bCs/>
          <w:sz w:val="28"/>
          <w:szCs w:val="28"/>
        </w:rPr>
        <w:t>《巴西：未来之国》</w:t>
      </w:r>
      <w:r w:rsidRPr="009662B3">
        <w:rPr>
          <w:b/>
          <w:bCs/>
          <w:sz w:val="28"/>
          <w:szCs w:val="28"/>
        </w:rPr>
        <w:t>—</w:t>
      </w:r>
      <w:r w:rsidRPr="009662B3">
        <w:rPr>
          <w:rFonts w:hint="eastAsia"/>
          <w:b/>
          <w:bCs/>
          <w:sz w:val="28"/>
          <w:szCs w:val="28"/>
        </w:rPr>
        <w:t>浅谈巴西殖民历史对巴西文化的影响</w:t>
      </w:r>
    </w:p>
    <w:p w:rsidR="005613A9" w:rsidRPr="009662B3" w:rsidRDefault="005613A9" w:rsidP="009662B3">
      <w:pPr>
        <w:rPr>
          <w:b/>
          <w:bCs/>
          <w:sz w:val="28"/>
          <w:szCs w:val="28"/>
        </w:rPr>
      </w:pPr>
      <w:r w:rsidRPr="009662B3">
        <w:rPr>
          <w:rFonts w:hint="eastAsia"/>
          <w:b/>
          <w:bCs/>
          <w:sz w:val="28"/>
          <w:szCs w:val="28"/>
        </w:rPr>
        <w:t>院系：外国语学院葡萄牙语</w:t>
      </w:r>
      <w:r>
        <w:rPr>
          <w:rFonts w:hint="eastAsia"/>
          <w:b/>
          <w:bCs/>
          <w:sz w:val="28"/>
          <w:szCs w:val="28"/>
        </w:rPr>
        <w:t>系</w:t>
      </w:r>
      <w:r>
        <w:rPr>
          <w:b/>
          <w:bCs/>
          <w:sz w:val="28"/>
          <w:szCs w:val="28"/>
        </w:rPr>
        <w:t xml:space="preserve">           </w:t>
      </w:r>
      <w:r w:rsidRPr="009662B3">
        <w:rPr>
          <w:rFonts w:hint="eastAsia"/>
          <w:b/>
          <w:bCs/>
          <w:sz w:val="28"/>
          <w:szCs w:val="28"/>
        </w:rPr>
        <w:t>论文方向：文学</w:t>
      </w:r>
    </w:p>
    <w:p w:rsidR="005613A9" w:rsidRPr="009662B3" w:rsidRDefault="005613A9" w:rsidP="009662B3">
      <w:pPr>
        <w:rPr>
          <w:b/>
          <w:bCs/>
          <w:sz w:val="28"/>
          <w:szCs w:val="28"/>
        </w:rPr>
      </w:pPr>
      <w:r w:rsidRPr="009662B3">
        <w:rPr>
          <w:rFonts w:hint="eastAsia"/>
          <w:b/>
          <w:bCs/>
          <w:sz w:val="28"/>
          <w:szCs w:val="28"/>
        </w:rPr>
        <w:t>姓名：常琦</w:t>
      </w:r>
      <w:r w:rsidRPr="009662B3">
        <w:rPr>
          <w:b/>
          <w:bCs/>
          <w:sz w:val="28"/>
          <w:szCs w:val="28"/>
        </w:rPr>
        <w:t xml:space="preserve">   </w:t>
      </w:r>
      <w:r w:rsidRPr="009662B3">
        <w:rPr>
          <w:rFonts w:hint="eastAsia"/>
          <w:b/>
          <w:bCs/>
          <w:sz w:val="28"/>
          <w:szCs w:val="28"/>
        </w:rPr>
        <w:t>学号：</w:t>
      </w:r>
      <w:r w:rsidRPr="009662B3">
        <w:rPr>
          <w:b/>
          <w:bCs/>
          <w:sz w:val="28"/>
          <w:szCs w:val="28"/>
        </w:rPr>
        <w:t xml:space="preserve">201207204         </w:t>
      </w:r>
      <w:r w:rsidRPr="009662B3">
        <w:rPr>
          <w:rFonts w:hint="eastAsia"/>
          <w:b/>
          <w:bCs/>
          <w:sz w:val="28"/>
          <w:szCs w:val="28"/>
        </w:rPr>
        <w:t>指导老师：范跃芬</w:t>
      </w:r>
      <w:r w:rsidRPr="009662B3">
        <w:rPr>
          <w:b/>
          <w:bCs/>
          <w:sz w:val="28"/>
          <w:szCs w:val="28"/>
        </w:rPr>
        <w:t xml:space="preserve"> </w:t>
      </w:r>
      <w:r w:rsidRPr="009662B3">
        <w:rPr>
          <w:rFonts w:hint="eastAsia"/>
          <w:b/>
          <w:bCs/>
          <w:sz w:val="28"/>
          <w:szCs w:val="28"/>
        </w:rPr>
        <w:t>罗莎</w:t>
      </w:r>
    </w:p>
    <w:p w:rsidR="005613A9" w:rsidRPr="009662B3" w:rsidRDefault="005613A9">
      <w:pPr>
        <w:rPr>
          <w:sz w:val="28"/>
          <w:szCs w:val="28"/>
        </w:rPr>
      </w:pPr>
    </w:p>
    <w:p w:rsidR="005613A9" w:rsidRPr="00C76C4E" w:rsidRDefault="005613A9" w:rsidP="009839C7">
      <w:pPr>
        <w:spacing w:line="360" w:lineRule="auto"/>
        <w:ind w:firstLineChars="200" w:firstLine="31680"/>
        <w:rPr>
          <w:sz w:val="24"/>
          <w:szCs w:val="24"/>
        </w:rPr>
      </w:pPr>
      <w:r w:rsidRPr="00C76C4E">
        <w:rPr>
          <w:rFonts w:hint="eastAsia"/>
          <w:sz w:val="24"/>
          <w:szCs w:val="24"/>
        </w:rPr>
        <w:t>巴西，一个在十六世纪五十年代伴随着葡萄牙的殖民活动才开始逐渐出现在世界人民的视野中的国家，发展到今天不过四百多年的历史，却以她的神秘，热情，与众不同吸引着世界人民的目光。</w:t>
      </w:r>
    </w:p>
    <w:p w:rsidR="005613A9" w:rsidRPr="00C76C4E" w:rsidRDefault="005613A9" w:rsidP="009839C7">
      <w:pPr>
        <w:spacing w:line="360" w:lineRule="auto"/>
        <w:ind w:firstLineChars="200" w:firstLine="31680"/>
        <w:rPr>
          <w:b/>
          <w:sz w:val="24"/>
          <w:szCs w:val="24"/>
        </w:rPr>
      </w:pPr>
      <w:r w:rsidRPr="00C76C4E">
        <w:rPr>
          <w:rFonts w:hint="eastAsia"/>
          <w:sz w:val="24"/>
          <w:szCs w:val="24"/>
        </w:rPr>
        <w:t>巴西在被殖民初期，就受到争议，根据《托德西亚利斯条约》，巴西已被纳为葡萄牙的领地，然而由于法国人对西葡擅自瓜分世界的做法不满，便也开始染指巴西。随后，葡萄牙军队在十字军东征中全军覆没，在</w:t>
      </w:r>
      <w:r w:rsidRPr="00C76C4E">
        <w:rPr>
          <w:sz w:val="24"/>
          <w:szCs w:val="24"/>
        </w:rPr>
        <w:t>1578-1640</w:t>
      </w:r>
      <w:r w:rsidRPr="00C76C4E">
        <w:rPr>
          <w:rFonts w:hint="eastAsia"/>
          <w:sz w:val="24"/>
          <w:szCs w:val="24"/>
        </w:rPr>
        <w:t>年间巴西便沦为了西班牙的财产，与此同时，英国，荷兰，德国各个欧洲大国都想来巴西分得一杯羹。在巴西殖民史中更重要的是源源不断的游非洲输入的黑人奴隶，再加上本地土著印第安人，巴西就像一个民族的大熔炉，在其发展之初，就接纳了来自不同地域不同文化的人，并一同接受了犹太人的教义。</w:t>
      </w:r>
    </w:p>
    <w:p w:rsidR="005613A9" w:rsidRPr="00C76C4E" w:rsidRDefault="005613A9" w:rsidP="009839C7">
      <w:pPr>
        <w:spacing w:line="360" w:lineRule="auto"/>
        <w:ind w:firstLineChars="200" w:firstLine="31680"/>
        <w:rPr>
          <w:sz w:val="24"/>
          <w:szCs w:val="24"/>
        </w:rPr>
      </w:pPr>
      <w:r w:rsidRPr="00C76C4E">
        <w:rPr>
          <w:rFonts w:hint="eastAsia"/>
          <w:sz w:val="24"/>
          <w:szCs w:val="24"/>
        </w:rPr>
        <w:t>故而，斯蒂芬．茨威格在书中写到“在这里的所有种族，尽管肤色不同，却能和睦相处；虽然出身各异，却能齐心协力。他们致力于尽快消除彼此的差异，成为完完全全的巴西人，共同建立一个团结的新国家。”正基于此，巴西人民总是以热情开放的心胸迎接着每一位刚刚认识她的人。</w:t>
      </w:r>
    </w:p>
    <w:p w:rsidR="005613A9" w:rsidRPr="00C76C4E" w:rsidRDefault="005613A9" w:rsidP="00C76C4E">
      <w:pPr>
        <w:spacing w:line="360" w:lineRule="auto"/>
        <w:rPr>
          <w:sz w:val="24"/>
          <w:szCs w:val="24"/>
        </w:rPr>
      </w:pPr>
    </w:p>
    <w:sectPr w:rsidR="005613A9" w:rsidRPr="00C76C4E" w:rsidSect="000A45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3A9" w:rsidRDefault="005613A9" w:rsidP="00424586">
      <w:r>
        <w:separator/>
      </w:r>
    </w:p>
  </w:endnote>
  <w:endnote w:type="continuationSeparator" w:id="0">
    <w:p w:rsidR="005613A9" w:rsidRDefault="005613A9" w:rsidP="004245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3A9" w:rsidRDefault="005613A9" w:rsidP="00424586">
      <w:r>
        <w:separator/>
      </w:r>
    </w:p>
  </w:footnote>
  <w:footnote w:type="continuationSeparator" w:id="0">
    <w:p w:rsidR="005613A9" w:rsidRDefault="005613A9" w:rsidP="004245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708"/>
    <w:rsid w:val="000A45DB"/>
    <w:rsid w:val="000B40CC"/>
    <w:rsid w:val="00211467"/>
    <w:rsid w:val="00270707"/>
    <w:rsid w:val="002A0385"/>
    <w:rsid w:val="003546A0"/>
    <w:rsid w:val="003F1749"/>
    <w:rsid w:val="00424586"/>
    <w:rsid w:val="00494B82"/>
    <w:rsid w:val="00526716"/>
    <w:rsid w:val="005613A9"/>
    <w:rsid w:val="005C3DCC"/>
    <w:rsid w:val="00694E54"/>
    <w:rsid w:val="009662B3"/>
    <w:rsid w:val="009839C7"/>
    <w:rsid w:val="00987708"/>
    <w:rsid w:val="009A30EC"/>
    <w:rsid w:val="00C76C4E"/>
    <w:rsid w:val="00DD2BEA"/>
    <w:rsid w:val="00E724E4"/>
    <w:rsid w:val="00E73765"/>
    <w:rsid w:val="00F116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5D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2458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24586"/>
    <w:rPr>
      <w:rFonts w:cs="Times New Roman"/>
      <w:sz w:val="18"/>
      <w:szCs w:val="18"/>
    </w:rPr>
  </w:style>
  <w:style w:type="paragraph" w:styleId="Footer">
    <w:name w:val="footer"/>
    <w:basedOn w:val="Normal"/>
    <w:link w:val="FooterChar"/>
    <w:uiPriority w:val="99"/>
    <w:semiHidden/>
    <w:rsid w:val="0042458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24586"/>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Pages>
  <Words>83</Words>
  <Characters>475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7</cp:revision>
  <dcterms:created xsi:type="dcterms:W3CDTF">2016-01-11T05:09:00Z</dcterms:created>
  <dcterms:modified xsi:type="dcterms:W3CDTF">2016-01-13T08:31:00Z</dcterms:modified>
</cp:coreProperties>
</file>